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583B09" w14:textId="77777777" w:rsidR="00754301" w:rsidRDefault="00754301" w:rsidP="007543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CLEE</w:t>
      </w:r>
      <w:r>
        <w:rPr>
          <w:rFonts w:cs="Times New Roman"/>
          <w:szCs w:val="24"/>
        </w:rPr>
        <w:t xml:space="preserve">      (d.1477)</w:t>
      </w:r>
    </w:p>
    <w:p w14:paraId="48DDC939" w14:textId="4ABA86E0" w:rsidR="00754301" w:rsidRDefault="00754301" w:rsidP="007543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Abbot of the monastery of St.Augustine and St.Olave, Well</w:t>
      </w:r>
      <w:r w:rsidR="00315E16">
        <w:rPr>
          <w:rFonts w:cs="Times New Roman"/>
          <w:szCs w:val="24"/>
        </w:rPr>
        <w:t>ow</w:t>
      </w:r>
      <w:r>
        <w:rPr>
          <w:rFonts w:cs="Times New Roman"/>
          <w:szCs w:val="24"/>
        </w:rPr>
        <w:t xml:space="preserve"> by Great Grimsby.</w:t>
      </w:r>
    </w:p>
    <w:p w14:paraId="7F7D5A68" w14:textId="77777777" w:rsidR="00754301" w:rsidRDefault="00754301" w:rsidP="00754301">
      <w:pPr>
        <w:pStyle w:val="NoSpacing"/>
        <w:rPr>
          <w:rFonts w:cs="Times New Roman"/>
          <w:szCs w:val="24"/>
        </w:rPr>
      </w:pPr>
    </w:p>
    <w:p w14:paraId="07024BA9" w14:textId="77777777" w:rsidR="00754301" w:rsidRDefault="00754301" w:rsidP="00754301">
      <w:pPr>
        <w:pStyle w:val="NoSpacing"/>
        <w:rPr>
          <w:rFonts w:cs="Times New Roman"/>
          <w:szCs w:val="24"/>
        </w:rPr>
      </w:pPr>
    </w:p>
    <w:p w14:paraId="7E1D39E1" w14:textId="77777777" w:rsidR="00754301" w:rsidRDefault="00754301" w:rsidP="007543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Nov.1477</w:t>
      </w:r>
      <w:r>
        <w:rPr>
          <w:rFonts w:cs="Times New Roman"/>
          <w:szCs w:val="24"/>
        </w:rPr>
        <w:tab/>
        <w:t>He had died by this time.    (C.P.R. 1476-85 p.53)</w:t>
      </w:r>
    </w:p>
    <w:p w14:paraId="42426260" w14:textId="77777777" w:rsidR="00754301" w:rsidRDefault="00754301" w:rsidP="00754301">
      <w:pPr>
        <w:pStyle w:val="NoSpacing"/>
        <w:rPr>
          <w:rFonts w:cs="Times New Roman"/>
          <w:szCs w:val="24"/>
        </w:rPr>
      </w:pPr>
    </w:p>
    <w:p w14:paraId="07C4DD9C" w14:textId="77777777" w:rsidR="00754301" w:rsidRDefault="00754301" w:rsidP="00754301">
      <w:pPr>
        <w:pStyle w:val="NoSpacing"/>
        <w:rPr>
          <w:rFonts w:cs="Times New Roman"/>
          <w:szCs w:val="24"/>
        </w:rPr>
      </w:pPr>
    </w:p>
    <w:p w14:paraId="26767042" w14:textId="77777777" w:rsidR="00754301" w:rsidRDefault="00754301" w:rsidP="007543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December 2024</w:t>
      </w:r>
    </w:p>
    <w:p w14:paraId="1120F4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8996A9" w14:textId="77777777" w:rsidR="00754301" w:rsidRDefault="00754301" w:rsidP="009139A6">
      <w:r>
        <w:separator/>
      </w:r>
    </w:p>
  </w:endnote>
  <w:endnote w:type="continuationSeparator" w:id="0">
    <w:p w14:paraId="5DC8530D" w14:textId="77777777" w:rsidR="00754301" w:rsidRDefault="007543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9F1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7E5C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B3F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E1DC4" w14:textId="77777777" w:rsidR="00754301" w:rsidRDefault="00754301" w:rsidP="009139A6">
      <w:r>
        <w:separator/>
      </w:r>
    </w:p>
  </w:footnote>
  <w:footnote w:type="continuationSeparator" w:id="0">
    <w:p w14:paraId="36F19D95" w14:textId="77777777" w:rsidR="00754301" w:rsidRDefault="007543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6DE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2F3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29E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301"/>
    <w:rsid w:val="000666E0"/>
    <w:rsid w:val="00101CE1"/>
    <w:rsid w:val="002510B7"/>
    <w:rsid w:val="00270799"/>
    <w:rsid w:val="00315E16"/>
    <w:rsid w:val="005C130B"/>
    <w:rsid w:val="00754301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F056B"/>
  <w15:chartTrackingRefBased/>
  <w15:docId w15:val="{197FA5A0-E7BB-4E7F-B65C-5FD64383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2024-12-03T17:09:00Z</dcterms:created>
  <dcterms:modified xsi:type="dcterms:W3CDTF">2024-12-03T17:14:00Z</dcterms:modified>
</cp:coreProperties>
</file>